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F4F9E" w14:textId="77777777" w:rsidR="00BB4560" w:rsidRDefault="00BB4560" w:rsidP="00BB4560">
      <w:pPr>
        <w:pStyle w:val="NoSpacing"/>
      </w:pPr>
      <w:r>
        <w:rPr>
          <w:u w:val="single"/>
        </w:rPr>
        <w:t>Richard IVE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5FCE246F" w14:textId="77777777" w:rsidR="00BB4560" w:rsidRDefault="00BB4560" w:rsidP="00BB4560">
      <w:pPr>
        <w:pStyle w:val="NoSpacing"/>
      </w:pPr>
    </w:p>
    <w:p w14:paraId="02588D78" w14:textId="77777777" w:rsidR="00BB4560" w:rsidRDefault="00BB4560" w:rsidP="00BB4560">
      <w:pPr>
        <w:pStyle w:val="NoSpacing"/>
      </w:pPr>
    </w:p>
    <w:p w14:paraId="1A37F197" w14:textId="77777777" w:rsidR="00BB4560" w:rsidRDefault="00BB4560" w:rsidP="00BB4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Middlesex.  </w:t>
      </w:r>
    </w:p>
    <w:p w14:paraId="6F3BDBC9" w14:textId="77777777" w:rsidR="00BB4560" w:rsidRDefault="00BB4560" w:rsidP="00BB4560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666BAC1F" w14:textId="77777777" w:rsidR="00BB4560" w:rsidRDefault="00BB4560" w:rsidP="00BB4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71613" w14:textId="77777777" w:rsidR="00BB4560" w:rsidRDefault="00BB4560" w:rsidP="00BB4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6B78F" w14:textId="77777777" w:rsidR="00BB4560" w:rsidRDefault="00BB4560" w:rsidP="00BB4560">
      <w:pPr>
        <w:pStyle w:val="NoSpacing"/>
      </w:pPr>
      <w:r>
        <w:t>26 April 2018</w:t>
      </w:r>
    </w:p>
    <w:p w14:paraId="3D268B6D" w14:textId="77777777" w:rsidR="006B2F86" w:rsidRPr="00E71FC3" w:rsidRDefault="00BB45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66BF3" w14:textId="77777777" w:rsidR="00BB4560" w:rsidRDefault="00BB4560" w:rsidP="00E71FC3">
      <w:pPr>
        <w:spacing w:after="0" w:line="240" w:lineRule="auto"/>
      </w:pPr>
      <w:r>
        <w:separator/>
      </w:r>
    </w:p>
  </w:endnote>
  <w:endnote w:type="continuationSeparator" w:id="0">
    <w:p w14:paraId="4ED68635" w14:textId="77777777" w:rsidR="00BB4560" w:rsidRDefault="00BB45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C4B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FB868" w14:textId="77777777" w:rsidR="00BB4560" w:rsidRDefault="00BB4560" w:rsidP="00E71FC3">
      <w:pPr>
        <w:spacing w:after="0" w:line="240" w:lineRule="auto"/>
      </w:pPr>
      <w:r>
        <w:separator/>
      </w:r>
    </w:p>
  </w:footnote>
  <w:footnote w:type="continuationSeparator" w:id="0">
    <w:p w14:paraId="6A423644" w14:textId="77777777" w:rsidR="00BB4560" w:rsidRDefault="00BB45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60"/>
    <w:rsid w:val="001A7C09"/>
    <w:rsid w:val="00577BD5"/>
    <w:rsid w:val="00656CBA"/>
    <w:rsid w:val="006A1F77"/>
    <w:rsid w:val="00733BE7"/>
    <w:rsid w:val="00AB52E8"/>
    <w:rsid w:val="00B16D3F"/>
    <w:rsid w:val="00BB41AC"/>
    <w:rsid w:val="00BB45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1DC1D"/>
  <w15:chartTrackingRefBased/>
  <w15:docId w15:val="{770FF386-7D2B-48FF-A441-AB54D4D9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56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2019-02-06T20:24:00Z</dcterms:created>
  <dcterms:modified xsi:type="dcterms:W3CDTF">2019-02-06T20:30:00Z</dcterms:modified>
</cp:coreProperties>
</file>